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4CFF3" w14:textId="41545D27" w:rsidR="00991B94" w:rsidRDefault="00991B94" w:rsidP="00991B94">
      <w:pPr>
        <w:pStyle w:val="Kop1"/>
        <w:tabs>
          <w:tab w:val="left" w:pos="708"/>
        </w:tabs>
        <w:ind w:left="432" w:hanging="432"/>
        <w:rPr>
          <w:rFonts w:ascii="Verdana" w:hAnsi="Verdana"/>
          <w:sz w:val="22"/>
          <w:szCs w:val="28"/>
        </w:rPr>
      </w:pPr>
      <w:r>
        <w:t xml:space="preserve">Formulier </w:t>
      </w:r>
      <w:r w:rsidR="00566D0B">
        <w:t>5</w:t>
      </w:r>
      <w:bookmarkStart w:id="0" w:name="_GoBack"/>
      <w:bookmarkEnd w:id="0"/>
      <w:r>
        <w:t xml:space="preserve"> – CO2 ambitieniveau</w:t>
      </w:r>
    </w:p>
    <w:p w14:paraId="0C9A5F11" w14:textId="77777777" w:rsidR="00991B94" w:rsidRDefault="00991B94" w:rsidP="00991B94"/>
    <w:p w14:paraId="193DD516" w14:textId="0D6A9A18" w:rsidR="00E0575E" w:rsidRDefault="00E0575E" w:rsidP="00E0575E">
      <w:pPr>
        <w:spacing w:line="240" w:lineRule="atLeast"/>
      </w:pPr>
      <w:r>
        <w:t xml:space="preserve">Behoort bij aanbesteding </w:t>
      </w:r>
      <w:r w:rsidR="009C0EAC">
        <w:t>Industriële</w:t>
      </w:r>
      <w:r>
        <w:t xml:space="preserve"> </w:t>
      </w:r>
      <w:r w:rsidR="009C0EAC">
        <w:t>reiniging</w:t>
      </w:r>
      <w:r>
        <w:t xml:space="preserve">- </w:t>
      </w:r>
      <w:r w:rsidR="009C0EAC">
        <w:t>INK2021.640</w:t>
      </w:r>
    </w:p>
    <w:p w14:paraId="74247286" w14:textId="2A2EF1DD" w:rsidR="00E0575E" w:rsidRDefault="00E0575E" w:rsidP="00991B94"/>
    <w:p w14:paraId="354A6E19" w14:textId="751DE4EC" w:rsidR="00991B94" w:rsidRDefault="0003650B" w:rsidP="00991B94">
      <w:r>
        <w:t xml:space="preserve">Ondergetekende, </w:t>
      </w:r>
    </w:p>
    <w:p w14:paraId="036E92D2" w14:textId="77777777" w:rsidR="00991B94" w:rsidRDefault="00991B94" w:rsidP="00991B94">
      <w:r>
        <w:t>………………………………………………………</w:t>
      </w:r>
      <w:proofErr w:type="gramStart"/>
      <w:r>
        <w:t>…….</w:t>
      </w:r>
      <w:proofErr w:type="gramEnd"/>
      <w:r w:rsidR="00E0575E">
        <w:t xml:space="preserve">, </w:t>
      </w:r>
      <w:r>
        <w:t>gevestigd te: …………………………………………………….</w:t>
      </w:r>
    </w:p>
    <w:p w14:paraId="44033EAE" w14:textId="77777777" w:rsidR="0003650B" w:rsidRDefault="00991B94" w:rsidP="00991B94">
      <w:r>
        <w:t>KVK-nummer ……………………………</w:t>
      </w:r>
      <w:r w:rsidR="0003650B">
        <w:t>,</w:t>
      </w:r>
    </w:p>
    <w:p w14:paraId="4B88827C" w14:textId="16E42A5F" w:rsidR="00991B94" w:rsidRDefault="0003650B" w:rsidP="00991B94">
      <w:proofErr w:type="gramStart"/>
      <w:r w:rsidRPr="0003650B">
        <w:t>hierna</w:t>
      </w:r>
      <w:proofErr w:type="gramEnd"/>
      <w:r w:rsidRPr="0003650B">
        <w:t xml:space="preserve"> te noemen</w:t>
      </w:r>
      <w:r>
        <w:t>:</w:t>
      </w:r>
      <w:r w:rsidRPr="0003650B">
        <w:t xml:space="preserve"> inschrijver:</w:t>
      </w:r>
    </w:p>
    <w:p w14:paraId="4F02B0C1" w14:textId="77777777" w:rsidR="00BF089E" w:rsidRDefault="00BF089E" w:rsidP="00991B94">
      <w:pPr>
        <w:autoSpaceDE w:val="0"/>
        <w:autoSpaceDN w:val="0"/>
        <w:adjustRightInd w:val="0"/>
      </w:pPr>
    </w:p>
    <w:p w14:paraId="3DF0BCAD" w14:textId="77777777" w:rsidR="00991B94" w:rsidRDefault="00991B94" w:rsidP="00991B94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De inschrijver verklaart zich bereid de uitvoering van de opdracht op een duurzame wijze ter hand te nemen en daarbij adequaat invulling te geven aan een CO2-reductie op:</w:t>
      </w:r>
    </w:p>
    <w:p w14:paraId="3E70885E" w14:textId="77777777" w:rsidR="00FB2121" w:rsidRDefault="00FB2121" w:rsidP="00FB2121">
      <w:pPr>
        <w:autoSpaceDE w:val="0"/>
        <w:autoSpaceDN w:val="0"/>
        <w:adjustRightInd w:val="0"/>
        <w:rPr>
          <w:rFonts w:cs="Verdana"/>
        </w:rPr>
      </w:pPr>
    </w:p>
    <w:p w14:paraId="7E2C4FF7" w14:textId="77777777" w:rsid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  <w:lang w:val="en-US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lang w:val="en-US"/>
        </w:rPr>
        <w:instrText xml:space="preserve"> FORMCHECKBOX </w:instrText>
      </w:r>
      <w:r w:rsidR="00566D0B">
        <w:fldChar w:fldCharType="separate"/>
      </w:r>
      <w:r>
        <w:fldChar w:fldCharType="end"/>
      </w:r>
      <w:r>
        <w:rPr>
          <w:lang w:val="en-US"/>
        </w:rPr>
        <w:t xml:space="preserve"> </w:t>
      </w:r>
      <w:r>
        <w:rPr>
          <w:rFonts w:cs="Verdana"/>
          <w:lang w:val="en-US"/>
        </w:rPr>
        <w:t xml:space="preserve">CO2-ambitieniveau 5 </w:t>
      </w:r>
    </w:p>
    <w:p w14:paraId="0504C46C" w14:textId="77777777" w:rsid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  <w:lang w:val="en-US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lang w:val="en-US"/>
        </w:rPr>
        <w:instrText xml:space="preserve"> FORMCHECKBOX </w:instrText>
      </w:r>
      <w:r w:rsidR="00566D0B">
        <w:fldChar w:fldCharType="separate"/>
      </w:r>
      <w:r>
        <w:fldChar w:fldCharType="end"/>
      </w:r>
      <w:r>
        <w:rPr>
          <w:lang w:val="en-US"/>
        </w:rPr>
        <w:t xml:space="preserve"> </w:t>
      </w:r>
      <w:r>
        <w:rPr>
          <w:rFonts w:cs="Verdana"/>
          <w:lang w:val="en-US"/>
        </w:rPr>
        <w:t xml:space="preserve">CO2-ambitieniveau 4 </w:t>
      </w:r>
    </w:p>
    <w:p w14:paraId="22F0294B" w14:textId="77777777" w:rsid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  <w:lang w:val="en-US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lang w:val="en-US"/>
        </w:rPr>
        <w:instrText xml:space="preserve"> FORMCHECKBOX </w:instrText>
      </w:r>
      <w:r w:rsidR="00566D0B">
        <w:fldChar w:fldCharType="separate"/>
      </w:r>
      <w:r>
        <w:fldChar w:fldCharType="end"/>
      </w:r>
      <w:r>
        <w:rPr>
          <w:lang w:val="en-US"/>
        </w:rPr>
        <w:t xml:space="preserve"> </w:t>
      </w:r>
      <w:r>
        <w:rPr>
          <w:rFonts w:cs="Verdana"/>
          <w:lang w:val="en-US"/>
        </w:rPr>
        <w:t xml:space="preserve">CO2-ambitieniveau 3 </w:t>
      </w:r>
    </w:p>
    <w:p w14:paraId="726CF5B7" w14:textId="0528799F" w:rsidR="00FB2121" w:rsidRP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B2121">
        <w:instrText xml:space="preserve"> FORMCHECKBOX </w:instrText>
      </w:r>
      <w:r w:rsidR="00566D0B">
        <w:fldChar w:fldCharType="separate"/>
      </w:r>
      <w:r>
        <w:fldChar w:fldCharType="end"/>
      </w:r>
      <w:r w:rsidRPr="00FB2121">
        <w:t xml:space="preserve"> </w:t>
      </w:r>
      <w:r w:rsidRPr="00FB2121">
        <w:rPr>
          <w:rFonts w:cs="Verdana"/>
        </w:rPr>
        <w:t xml:space="preserve">CO2-ambitieniveau </w:t>
      </w:r>
      <w:r w:rsidR="005631A4">
        <w:rPr>
          <w:rFonts w:cs="Verdana"/>
        </w:rPr>
        <w:t>2</w:t>
      </w:r>
      <w:r w:rsidRPr="00FB2121">
        <w:rPr>
          <w:rFonts w:cs="Verdana"/>
        </w:rPr>
        <w:t xml:space="preserve"> </w:t>
      </w:r>
    </w:p>
    <w:p w14:paraId="591B54A8" w14:textId="77777777" w:rsidR="00FB2121" w:rsidRP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B2121">
        <w:instrText xml:space="preserve"> FORMCHECKBOX </w:instrText>
      </w:r>
      <w:r w:rsidR="00566D0B">
        <w:fldChar w:fldCharType="separate"/>
      </w:r>
      <w:r>
        <w:fldChar w:fldCharType="end"/>
      </w:r>
      <w:r w:rsidRPr="00FB2121">
        <w:t xml:space="preserve"> </w:t>
      </w:r>
      <w:r w:rsidRPr="00FB2121">
        <w:rPr>
          <w:rFonts w:cs="Verdana"/>
        </w:rPr>
        <w:t xml:space="preserve">CO2-ambitieniveau 1 </w:t>
      </w:r>
    </w:p>
    <w:p w14:paraId="088B8F85" w14:textId="77777777" w:rsidR="00FB2121" w:rsidRDefault="00FB2121" w:rsidP="00FB2121">
      <w:pPr>
        <w:autoSpaceDE w:val="0"/>
        <w:autoSpaceDN w:val="0"/>
        <w:adjustRightInd w:val="0"/>
        <w:spacing w:line="276" w:lineRule="auto"/>
        <w:rPr>
          <w:rFonts w:cs="Verdana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66D0B">
        <w:fldChar w:fldCharType="separate"/>
      </w:r>
      <w:r>
        <w:fldChar w:fldCharType="end"/>
      </w:r>
      <w:r>
        <w:t xml:space="preserve"> </w:t>
      </w:r>
      <w:r>
        <w:rPr>
          <w:rFonts w:cs="Verdana"/>
        </w:rPr>
        <w:t xml:space="preserve">CO2-ambitieniveau 0 - Geen van de bovenstaande CO2-ambitieniveau’s </w:t>
      </w:r>
    </w:p>
    <w:p w14:paraId="6D0D96AA" w14:textId="77777777" w:rsidR="00FB2121" w:rsidRDefault="00FB2121" w:rsidP="00FB2121">
      <w:pPr>
        <w:autoSpaceDE w:val="0"/>
        <w:autoSpaceDN w:val="0"/>
        <w:adjustRightInd w:val="0"/>
        <w:rPr>
          <w:rFonts w:cs="Verdana"/>
        </w:rPr>
      </w:pPr>
    </w:p>
    <w:p w14:paraId="504466C8" w14:textId="77777777" w:rsidR="00991B94" w:rsidRDefault="00991B94" w:rsidP="00991B94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De inschrijver verklaart de opdracht op het hierboven aangegeven CO2-</w:t>
      </w:r>
    </w:p>
    <w:p w14:paraId="6B27E391" w14:textId="77777777" w:rsidR="00991B94" w:rsidRDefault="00991B94" w:rsidP="00991B94">
      <w:pPr>
        <w:autoSpaceDE w:val="0"/>
        <w:autoSpaceDN w:val="0"/>
        <w:adjustRightInd w:val="0"/>
        <w:rPr>
          <w:rFonts w:cs="Verdana"/>
        </w:rPr>
      </w:pPr>
      <w:proofErr w:type="gramStart"/>
      <w:r>
        <w:rPr>
          <w:rFonts w:cs="Verdana"/>
        </w:rPr>
        <w:t>ambitieniveau</w:t>
      </w:r>
      <w:proofErr w:type="gramEnd"/>
      <w:r>
        <w:rPr>
          <w:rFonts w:cs="Verdana"/>
        </w:rPr>
        <w:t xml:space="preserve"> te realiseren en dit aan te tonen door:</w:t>
      </w:r>
    </w:p>
    <w:p w14:paraId="7C63F4F8" w14:textId="77777777" w:rsidR="00FB2121" w:rsidRDefault="00FB2121" w:rsidP="00FB2121">
      <w:pPr>
        <w:autoSpaceDE w:val="0"/>
        <w:autoSpaceDN w:val="0"/>
        <w:adjustRightInd w:val="0"/>
        <w:rPr>
          <w:rFonts w:cs="Verdana"/>
        </w:rPr>
      </w:pPr>
    </w:p>
    <w:p w14:paraId="21B9BA38" w14:textId="77777777" w:rsidR="00FB2121" w:rsidRDefault="00FB2121" w:rsidP="00FB2121">
      <w:pPr>
        <w:autoSpaceDE w:val="0"/>
        <w:autoSpaceDN w:val="0"/>
        <w:adjustRightInd w:val="0"/>
        <w:spacing w:line="276" w:lineRule="auto"/>
        <w:ind w:left="720" w:hanging="720"/>
        <w:contextualSpacing/>
        <w:rPr>
          <w:rFonts w:cs="Verdana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66D0B">
        <w:fldChar w:fldCharType="separate"/>
      </w:r>
      <w:r>
        <w:fldChar w:fldCharType="end"/>
      </w:r>
      <w:r>
        <w:tab/>
      </w:r>
      <w:proofErr w:type="gramStart"/>
      <w:r>
        <w:rPr>
          <w:rFonts w:cs="Verdana"/>
        </w:rPr>
        <w:t>een</w:t>
      </w:r>
      <w:proofErr w:type="gramEnd"/>
      <w:r>
        <w:rPr>
          <w:rFonts w:cs="Verdana"/>
        </w:rPr>
        <w:t xml:space="preserve">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CO2-ambitieniveau;</w:t>
      </w:r>
    </w:p>
    <w:p w14:paraId="6D29AE03" w14:textId="77777777" w:rsidR="00FB2121" w:rsidRDefault="00FB2121" w:rsidP="00FB2121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Of:</w:t>
      </w:r>
    </w:p>
    <w:p w14:paraId="7305A7B7" w14:textId="22C64CFA" w:rsidR="00FB2121" w:rsidRDefault="00FB2121" w:rsidP="00FB2121">
      <w:pPr>
        <w:autoSpaceDE w:val="0"/>
        <w:autoSpaceDN w:val="0"/>
        <w:adjustRightInd w:val="0"/>
        <w:spacing w:line="276" w:lineRule="auto"/>
        <w:ind w:left="720" w:hanging="720"/>
        <w:contextualSpacing/>
        <w:rPr>
          <w:rFonts w:cs="Verdana"/>
        </w:rPr>
      </w:pP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66D0B">
        <w:fldChar w:fldCharType="separate"/>
      </w:r>
      <w:r>
        <w:fldChar w:fldCharType="end"/>
      </w:r>
      <w:r>
        <w:tab/>
      </w:r>
      <w:r>
        <w:rPr>
          <w:rFonts w:cs="Verdana"/>
        </w:rPr>
        <w:t>project specifiek bewijsstukken te leveren dat de opdracht wordt uitgevoerd met toepassing van de criteria zoals vermeld in de tabellen opgenomen in het document ‘Handreiking Aanbesteden Versie 3.</w:t>
      </w:r>
      <w:r w:rsidR="00C84CCB">
        <w:rPr>
          <w:rFonts w:cs="Verdana"/>
        </w:rPr>
        <w:t>1</w:t>
      </w:r>
      <w:r>
        <w:rPr>
          <w:rFonts w:cs="Verdana"/>
        </w:rPr>
        <w:t>, Het EMVI criterium CO2-Prestatieladder voor aanbestedende diensten’ (05-02-2016, Stichting Klimaatvriendelijk Aanbesteden &amp; Ondernemen), welke criteria tevens zijn opgenomen in bijlage B bij dit inschrijvings- en beoordelingsdocument. De toetsing zal, met inachtneming van de voorwaarden zoals opgenomen in het inschrijvings- en beoordelingsdocument, uitgevoerd worden door de volgende certificerende instelling:</w:t>
      </w:r>
    </w:p>
    <w:p w14:paraId="55DD9E34" w14:textId="77777777" w:rsidR="00991B94" w:rsidRDefault="00991B94" w:rsidP="00991B94">
      <w:pPr>
        <w:autoSpaceDE w:val="0"/>
        <w:autoSpaceDN w:val="0"/>
        <w:adjustRightInd w:val="0"/>
        <w:ind w:left="153" w:firstLine="567"/>
        <w:rPr>
          <w:rFonts w:cs="Verdana"/>
        </w:rPr>
      </w:pPr>
    </w:p>
    <w:p w14:paraId="320B06AF" w14:textId="77777777" w:rsidR="00991B94" w:rsidRDefault="00991B94" w:rsidP="00991B94">
      <w:pPr>
        <w:autoSpaceDE w:val="0"/>
        <w:autoSpaceDN w:val="0"/>
        <w:adjustRightInd w:val="0"/>
        <w:ind w:left="153" w:firstLine="567"/>
        <w:rPr>
          <w:rFonts w:cs="Verdana"/>
        </w:rPr>
      </w:pPr>
      <w:proofErr w:type="gramStart"/>
      <w:r>
        <w:rPr>
          <w:rFonts w:cs="Verdana"/>
        </w:rPr>
        <w:t>naam</w:t>
      </w:r>
      <w:proofErr w:type="gramEnd"/>
      <w:r>
        <w:rPr>
          <w:rFonts w:cs="Verdana"/>
        </w:rPr>
        <w:t xml:space="preserve"> certificerende instelling: ………………………………………………………</w:t>
      </w:r>
    </w:p>
    <w:p w14:paraId="6C0C4096" w14:textId="77777777" w:rsidR="00991B94" w:rsidRDefault="00991B94" w:rsidP="00991B94">
      <w:pPr>
        <w:ind w:left="153" w:firstLine="567"/>
        <w:contextualSpacing/>
      </w:pPr>
      <w:r>
        <w:rPr>
          <w:rFonts w:cs="Verdana"/>
        </w:rPr>
        <w:t>Adres certificerende instelling: …………………………………………………………</w:t>
      </w:r>
    </w:p>
    <w:p w14:paraId="428B935D" w14:textId="77777777" w:rsidR="00EC4C2E" w:rsidRDefault="00EC4C2E" w:rsidP="00224B16">
      <w:pPr>
        <w:suppressAutoHyphens/>
        <w:rPr>
          <w:lang w:eastAsia="en-US"/>
        </w:rPr>
      </w:pPr>
    </w:p>
    <w:p w14:paraId="56B2B8A1" w14:textId="4578B383" w:rsidR="00224B16" w:rsidRDefault="00224B16" w:rsidP="00224B16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224B16" w14:paraId="18D33F73" w14:textId="77777777" w:rsidTr="00224B16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30E" w14:textId="77777777" w:rsidR="00224B16" w:rsidRDefault="00224B16">
            <w:pPr>
              <w:spacing w:line="240" w:lineRule="atLeast"/>
              <w:rPr>
                <w:lang w:eastAsia="en-US"/>
              </w:rPr>
            </w:pPr>
            <w:bookmarkStart w:id="1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1A09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  <w:p w14:paraId="36849EF7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</w:tc>
      </w:tr>
      <w:tr w:rsidR="00224B16" w14:paraId="63B5B156" w14:textId="77777777" w:rsidTr="00224B16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F0D2" w14:textId="77777777" w:rsidR="00224B16" w:rsidRDefault="00224B16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A485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  <w:p w14:paraId="33086273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</w:tc>
      </w:tr>
      <w:tr w:rsidR="00224B16" w14:paraId="4C849A2D" w14:textId="77777777" w:rsidTr="00224B16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2F18" w14:textId="77777777" w:rsidR="00224B16" w:rsidRDefault="00224B16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996A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  <w:p w14:paraId="2D024E5A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</w:tc>
      </w:tr>
      <w:tr w:rsidR="00224B16" w14:paraId="4FC22C24" w14:textId="77777777" w:rsidTr="00224B16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9521" w14:textId="77777777" w:rsidR="00224B16" w:rsidRDefault="00224B16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D23A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  <w:p w14:paraId="7471E098" w14:textId="77777777" w:rsidR="00224B16" w:rsidRDefault="00224B16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14:paraId="709D1920" w14:textId="3D9D8871" w:rsidR="00991B94" w:rsidRDefault="00991B94" w:rsidP="00224B16">
      <w:pPr>
        <w:spacing w:line="240" w:lineRule="atLeast"/>
      </w:pPr>
    </w:p>
    <w:sectPr w:rsidR="00991B9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ACC61" w14:textId="77777777" w:rsidR="00334666" w:rsidRDefault="00334666" w:rsidP="00AF32D1">
      <w:pPr>
        <w:spacing w:line="240" w:lineRule="auto"/>
      </w:pPr>
      <w:r>
        <w:separator/>
      </w:r>
    </w:p>
  </w:endnote>
  <w:endnote w:type="continuationSeparator" w:id="0">
    <w:p w14:paraId="738B3A67" w14:textId="77777777" w:rsidR="00334666" w:rsidRDefault="0033466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AB0B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7C37" w14:textId="77777777" w:rsidR="00334666" w:rsidRDefault="00334666" w:rsidP="00AF32D1">
      <w:pPr>
        <w:spacing w:line="240" w:lineRule="auto"/>
      </w:pPr>
      <w:r>
        <w:separator/>
      </w:r>
    </w:p>
  </w:footnote>
  <w:footnote w:type="continuationSeparator" w:id="0">
    <w:p w14:paraId="2A6DF578" w14:textId="77777777" w:rsidR="00334666" w:rsidRDefault="0033466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ACED" w14:textId="77777777" w:rsidR="00AF32D1" w:rsidRDefault="00566D0B">
    <w:pPr>
      <w:pStyle w:val="Koptekst"/>
    </w:pPr>
    <w:r>
      <w:rPr>
        <w:noProof/>
      </w:rPr>
      <w:pict w14:anchorId="11A77E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CA33D" w14:textId="77777777" w:rsidR="00AF32D1" w:rsidRDefault="00566D0B">
    <w:pPr>
      <w:pStyle w:val="Koptekst"/>
    </w:pPr>
    <w:r>
      <w:rPr>
        <w:noProof/>
      </w:rPr>
      <w:pict w14:anchorId="61A760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7C090" w14:textId="77777777" w:rsidR="00AF32D1" w:rsidRDefault="00566D0B">
    <w:pPr>
      <w:pStyle w:val="Koptekst"/>
    </w:pPr>
    <w:r>
      <w:rPr>
        <w:noProof/>
      </w:rPr>
      <w:pict w14:anchorId="6D3C0F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B7BFE"/>
    <w:multiLevelType w:val="multilevel"/>
    <w:tmpl w:val="280219AE"/>
    <w:lvl w:ilvl="0">
      <w:start w:val="1"/>
      <w:numFmt w:val="decimal"/>
      <w:lvlText w:val="%1"/>
      <w:lvlJc w:val="right"/>
      <w:pPr>
        <w:tabs>
          <w:tab w:val="num" w:pos="0"/>
        </w:tabs>
        <w:ind w:left="0" w:hanging="170"/>
      </w:pPr>
    </w:lvl>
    <w:lvl w:ilvl="1">
      <w:start w:val="1"/>
      <w:numFmt w:val="decimal"/>
      <w:lvlText w:val="%1.%2"/>
      <w:lvlJc w:val="right"/>
      <w:pPr>
        <w:tabs>
          <w:tab w:val="num" w:pos="0"/>
        </w:tabs>
        <w:ind w:left="0" w:hanging="170"/>
      </w:p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170"/>
      </w:p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17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hanging="170"/>
      </w:pPr>
    </w:lvl>
    <w:lvl w:ilvl="5">
      <w:start w:val="1"/>
      <w:numFmt w:val="decimal"/>
      <w:lvlText w:val="%1.%2.%3.%4.%5.%6"/>
      <w:lvlJc w:val="right"/>
      <w:pPr>
        <w:tabs>
          <w:tab w:val="num" w:pos="0"/>
        </w:tabs>
        <w:ind w:left="0" w:hanging="170"/>
      </w:pPr>
    </w:lvl>
    <w:lvl w:ilvl="6">
      <w:start w:val="1"/>
      <w:numFmt w:val="decimal"/>
      <w:lvlText w:val="%1.%2.%3.%4.%5.%6.%7"/>
      <w:lvlJc w:val="right"/>
      <w:pPr>
        <w:tabs>
          <w:tab w:val="num" w:pos="0"/>
        </w:tabs>
        <w:ind w:left="0" w:hanging="170"/>
      </w:pPr>
    </w:lvl>
    <w:lvl w:ilvl="7">
      <w:start w:val="1"/>
      <w:numFmt w:val="decimal"/>
      <w:lvlText w:val="%1.%2.%3.%4.%5.%6.%7.%8"/>
      <w:lvlJc w:val="right"/>
      <w:pPr>
        <w:tabs>
          <w:tab w:val="num" w:pos="0"/>
        </w:tabs>
        <w:ind w:left="0" w:hanging="170"/>
      </w:pPr>
    </w:lvl>
    <w:lvl w:ilvl="8">
      <w:start w:val="1"/>
      <w:numFmt w:val="decimal"/>
      <w:lvlText w:val="%1.%2.%3.%4.%5.%6.%7.%8.%9"/>
      <w:lvlJc w:val="right"/>
      <w:pPr>
        <w:tabs>
          <w:tab w:val="num" w:pos="0"/>
        </w:tabs>
        <w:ind w:left="0" w:hanging="170"/>
      </w:pPr>
    </w:lvl>
  </w:abstractNum>
  <w:abstractNum w:abstractNumId="3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67959"/>
    <w:multiLevelType w:val="hybridMultilevel"/>
    <w:tmpl w:val="3BC8BD9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8"/>
  </w:num>
  <w:num w:numId="13">
    <w:abstractNumId w:val="8"/>
  </w:num>
  <w:num w:numId="14">
    <w:abstractNumId w:val="14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3650B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24B16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A29DB"/>
    <w:rsid w:val="002A6CC9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34666"/>
    <w:rsid w:val="00351E14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631A4"/>
    <w:rsid w:val="00566D0B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C6E30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1B94"/>
    <w:rsid w:val="00993BE9"/>
    <w:rsid w:val="009C0EAC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089E"/>
    <w:rsid w:val="00BF7671"/>
    <w:rsid w:val="00C45085"/>
    <w:rsid w:val="00C5275D"/>
    <w:rsid w:val="00C73762"/>
    <w:rsid w:val="00C84CCB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22A2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575E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4C2E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212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D848B45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2"/>
    </w:pPr>
    <w:rPr>
      <w:rFonts w:eastAsiaTheme="majorEastAsia" w:cstheme="majorBidi"/>
      <w:b/>
      <w:bCs/>
      <w:color w:val="4472C4" w:themeColor="accent1"/>
      <w:sz w:val="18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3"/>
    </w:pPr>
    <w:rPr>
      <w:rFonts w:asciiTheme="majorHAnsi" w:eastAsiaTheme="majorEastAsia" w:hAnsiTheme="majorHAnsi" w:cstheme="majorBidi"/>
      <w:bCs/>
      <w:iCs/>
      <w:color w:val="4472C4" w:themeColor="accent1"/>
      <w:sz w:val="18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91B94"/>
    <w:pPr>
      <w:keepNext/>
      <w:keepLines/>
      <w:tabs>
        <w:tab w:val="num" w:pos="0"/>
      </w:tabs>
      <w:spacing w:before="200" w:after="120" w:line="312" w:lineRule="auto"/>
      <w:ind w:hanging="17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91B94"/>
    <w:rPr>
      <w:rFonts w:ascii="Verdana" w:eastAsiaTheme="majorEastAsia" w:hAnsi="Verdana" w:cstheme="majorBidi"/>
      <w:b/>
      <w:bCs/>
      <w:color w:val="4472C4" w:themeColor="accent1"/>
      <w:sz w:val="1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91B94"/>
    <w:rPr>
      <w:rFonts w:asciiTheme="majorHAnsi" w:eastAsiaTheme="majorEastAsia" w:hAnsiTheme="majorHAnsi" w:cstheme="majorBidi"/>
      <w:bCs/>
      <w:iCs/>
      <w:color w:val="4472C4" w:themeColor="accent1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91B94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91B94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91B94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91B9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91B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991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openxmlformats.org/package/2006/metadata/core-properties"/>
    <ds:schemaRef ds:uri="fa0a1840-3a9a-4cb3-947f-d4d7fb553cb5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5e441efc-6006-434a-a17f-cb80a7bc997c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D992A-BDFD-4C26-953B-2EBDD9C1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7A3C588.dotm</Template>
  <TotalTime>15</TotalTime>
  <Pages>1</Pages>
  <Words>309</Words>
  <Characters>1705</Characters>
  <Application>Microsoft Office Word</Application>
  <DocSecurity>4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2</cp:revision>
  <cp:lastPrinted>2020-07-15T11:13:00Z</cp:lastPrinted>
  <dcterms:created xsi:type="dcterms:W3CDTF">2021-12-13T09:21:00Z</dcterms:created>
  <dcterms:modified xsi:type="dcterms:W3CDTF">2021-12-13T09:21:00Z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